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F046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F0464">
              <w:rPr>
                <w:b/>
                <w:sz w:val="26"/>
                <w:szCs w:val="26"/>
                <w:lang w:val="en-US"/>
              </w:rPr>
              <w:t>203C_002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F0464" w:rsidRDefault="00072BD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F0464">
              <w:rPr>
                <w:b/>
                <w:sz w:val="26"/>
                <w:szCs w:val="26"/>
                <w:lang w:val="en-US"/>
              </w:rPr>
              <w:t>2017797</w:t>
            </w:r>
            <w:r w:rsidR="00C44B8B" w:rsidRPr="00BF046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B92CFD">
        <w:rPr>
          <w:b/>
          <w:sz w:val="26"/>
          <w:szCs w:val="26"/>
        </w:rPr>
        <w:t xml:space="preserve"> </w:t>
      </w:r>
      <w:r w:rsidR="00E84B28">
        <w:rPr>
          <w:b/>
          <w:sz w:val="26"/>
          <w:szCs w:val="26"/>
        </w:rPr>
        <w:t>(</w:t>
      </w:r>
      <w:r w:rsidR="00072BDE" w:rsidRPr="00B92CFD">
        <w:rPr>
          <w:b/>
          <w:sz w:val="26"/>
          <w:szCs w:val="26"/>
        </w:rPr>
        <w:t>Накладка ОГ5 3.407.1-143.8.28</w:t>
      </w:r>
      <w:r w:rsidR="00E84B28">
        <w:rPr>
          <w:b/>
          <w:sz w:val="26"/>
          <w:szCs w:val="26"/>
        </w:rPr>
        <w:t>)</w:t>
      </w:r>
      <w:r w:rsidR="006A5D2A">
        <w:rPr>
          <w:b/>
          <w:sz w:val="26"/>
          <w:szCs w:val="26"/>
        </w:rPr>
        <w:t>.</w:t>
      </w:r>
      <w:r w:rsidR="009C0389" w:rsidRPr="00B92CFD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6A5D2A">
        <w:rPr>
          <w:b/>
          <w:sz w:val="26"/>
          <w:szCs w:val="26"/>
          <w:u w:val="single"/>
        </w:rPr>
        <w:t>203</w:t>
      </w:r>
      <w:r w:rsidR="00F115B9" w:rsidRPr="006A5D2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B92CFD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1" w:name="Поле4"/>
      <w:r w:rsidR="00B92CFD">
        <w:rPr>
          <w:sz w:val="24"/>
          <w:szCs w:val="24"/>
        </w:rPr>
        <w:t xml:space="preserve"> </w:t>
      </w:r>
      <w:r w:rsidR="00B92CFD" w:rsidRPr="006A5D2A">
        <w:rPr>
          <w:sz w:val="24"/>
          <w:szCs w:val="24"/>
        </w:rPr>
        <w:t>Т</w:t>
      </w:r>
      <w:r w:rsidR="00072BDE" w:rsidRPr="006A5D2A">
        <w:rPr>
          <w:sz w:val="24"/>
          <w:szCs w:val="24"/>
        </w:rPr>
        <w:t>ипового проекта 3.407.1-143.8.28</w:t>
      </w:r>
      <w:r w:rsidR="0073431B" w:rsidRPr="006A5D2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A5D2A" w:rsidRDefault="006A5D2A" w:rsidP="00037A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A5D2A" w:rsidRDefault="006A5D2A" w:rsidP="006A5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A5D2A" w:rsidRDefault="006A5D2A" w:rsidP="006A5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A5D2A" w:rsidRDefault="006A5D2A" w:rsidP="006A5D2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A5D2A" w:rsidRDefault="006A5D2A" w:rsidP="006A5D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5D2A" w:rsidRDefault="006A5D2A" w:rsidP="006A5D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A5D2A" w:rsidRPr="006A5D2A" w:rsidRDefault="006A5D2A" w:rsidP="006A5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A5D2A">
        <w:rPr>
          <w:sz w:val="24"/>
          <w:szCs w:val="24"/>
        </w:rPr>
        <w:t>Типового проекта 3.407.1-143.8.28;</w:t>
      </w:r>
    </w:p>
    <w:p w:rsidR="006A5D2A" w:rsidRDefault="006A5D2A" w:rsidP="006A5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A5D2A" w:rsidRDefault="006A5D2A" w:rsidP="006A5D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A5D2A" w:rsidRDefault="006A5D2A" w:rsidP="006A5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A5D2A" w:rsidRDefault="006A5D2A" w:rsidP="006A5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A5D2A" w:rsidRDefault="006A5D2A" w:rsidP="006A5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A5D2A" w:rsidRDefault="006A5D2A" w:rsidP="006A5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A5D2A" w:rsidRDefault="006A5D2A" w:rsidP="006A5D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A0E" w:rsidRDefault="00A86A0E">
      <w:r>
        <w:separator/>
      </w:r>
    </w:p>
  </w:endnote>
  <w:endnote w:type="continuationSeparator" w:id="0">
    <w:p w:rsidR="00A86A0E" w:rsidRDefault="00A8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A0E" w:rsidRDefault="00A86A0E">
      <w:r>
        <w:separator/>
      </w:r>
    </w:p>
  </w:footnote>
  <w:footnote w:type="continuationSeparator" w:id="0">
    <w:p w:rsidR="00A86A0E" w:rsidRDefault="00A86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CAF2535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D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AD2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2BDE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664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31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5957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D2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4D6C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D7C2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B7E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8E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A0E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CFD"/>
    <w:rsid w:val="00B946A9"/>
    <w:rsid w:val="00B97488"/>
    <w:rsid w:val="00B97AC4"/>
    <w:rsid w:val="00BA0DE5"/>
    <w:rsid w:val="00BA19D6"/>
    <w:rsid w:val="00BA1FDC"/>
    <w:rsid w:val="00BA2631"/>
    <w:rsid w:val="00BA4E8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0464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B2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6E639C-8555-4C4C-B03B-E234F684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13D8-72C4-42F3-B34F-2EFB44613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6449DF-0CEF-46A1-AE04-04ED25A20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F03C4-340A-4C8A-8056-6F5BF4160B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DDBEFD9-19A4-4A61-A1BA-76921C37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34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2010-09-30T13:29:00Z</cp:lastPrinted>
  <dcterms:created xsi:type="dcterms:W3CDTF">2015-04-23T12:20:00Z</dcterms:created>
  <dcterms:modified xsi:type="dcterms:W3CDTF">2015-09-23T14:25:00Z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